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72" w:rsidRPr="0037252F" w:rsidRDefault="008B6B72" w:rsidP="00982A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Экспертное заключение </w:t>
      </w:r>
      <w:r w:rsidRPr="000C601D">
        <w:rPr>
          <w:sz w:val="28"/>
          <w:szCs w:val="28"/>
        </w:rPr>
        <w:t xml:space="preserve">№ </w:t>
      </w:r>
      <w:r>
        <w:rPr>
          <w:sz w:val="28"/>
          <w:szCs w:val="28"/>
        </w:rPr>
        <w:t>23</w:t>
      </w:r>
      <w:r w:rsidRPr="000C601D">
        <w:rPr>
          <w:sz w:val="28"/>
          <w:szCs w:val="28"/>
        </w:rPr>
        <w:t>/Д</w:t>
      </w:r>
    </w:p>
    <w:p w:rsidR="008B6B72" w:rsidRPr="0037252F" w:rsidRDefault="008B6B72" w:rsidP="00982A52">
      <w:pPr>
        <w:jc w:val="center"/>
        <w:rPr>
          <w:sz w:val="28"/>
          <w:szCs w:val="28"/>
        </w:rPr>
      </w:pPr>
      <w:r w:rsidRPr="0037252F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решения Думы города Пыть-Яха «Об утверждении Положения о присвоении звания "Почетный гражданин города Пыть-Яха"</w:t>
      </w:r>
    </w:p>
    <w:p w:rsidR="008B6B72" w:rsidRPr="0037252F" w:rsidRDefault="008B6B72" w:rsidP="00982A52">
      <w:pPr>
        <w:jc w:val="both"/>
        <w:rPr>
          <w:sz w:val="28"/>
          <w:szCs w:val="28"/>
        </w:rPr>
      </w:pPr>
    </w:p>
    <w:p w:rsidR="008B6B72" w:rsidRPr="0037252F" w:rsidRDefault="008B6B72" w:rsidP="00982A52">
      <w:pPr>
        <w:jc w:val="both"/>
        <w:rPr>
          <w:sz w:val="28"/>
          <w:szCs w:val="28"/>
        </w:rPr>
      </w:pPr>
      <w:r w:rsidRPr="0037252F">
        <w:rPr>
          <w:sz w:val="28"/>
          <w:szCs w:val="28"/>
        </w:rPr>
        <w:t>г</w:t>
      </w:r>
      <w:r>
        <w:rPr>
          <w:sz w:val="28"/>
          <w:szCs w:val="28"/>
        </w:rPr>
        <w:t>.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12 мая</w:t>
      </w:r>
      <w:r w:rsidRPr="0037252F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37252F">
          <w:rPr>
            <w:sz w:val="28"/>
            <w:szCs w:val="28"/>
          </w:rPr>
          <w:t>2017 г</w:t>
        </w:r>
      </w:smartTag>
      <w:r w:rsidRPr="0037252F">
        <w:rPr>
          <w:sz w:val="28"/>
          <w:szCs w:val="28"/>
        </w:rPr>
        <w:t>.</w:t>
      </w:r>
    </w:p>
    <w:p w:rsidR="008B6B72" w:rsidRPr="0037252F" w:rsidRDefault="008B6B72" w:rsidP="00982A52">
      <w:pPr>
        <w:jc w:val="both"/>
        <w:rPr>
          <w:sz w:val="28"/>
          <w:szCs w:val="28"/>
        </w:rPr>
      </w:pPr>
    </w:p>
    <w:p w:rsidR="008B6B72" w:rsidRPr="00784340" w:rsidRDefault="008B6B72" w:rsidP="00982A52">
      <w:pPr>
        <w:ind w:firstLine="708"/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Счетно-контрольной палатой г. Пыть-Яха на основании ст. 8 </w:t>
      </w:r>
      <w:r w:rsidRPr="00784340">
        <w:rPr>
          <w:sz w:val="28"/>
          <w:szCs w:val="28"/>
        </w:rPr>
        <w:t>Положения  «О контрольно-счетном органе муниципального образования городской округ город Пыть-Ях - Счетно-контрольной палате города Пыть-Яха», утвержденного решением Думы города Пыть-Яха от 29.11.2016 №34, проведена экспертиза вышеуказанного проекта решения Думы города на соответствие действующему законодательству.</w:t>
      </w:r>
    </w:p>
    <w:p w:rsidR="008B6B72" w:rsidRPr="00784340" w:rsidRDefault="008B6B72" w:rsidP="00982A52">
      <w:pPr>
        <w:jc w:val="both"/>
        <w:rPr>
          <w:sz w:val="28"/>
          <w:szCs w:val="28"/>
        </w:rPr>
      </w:pPr>
      <w:r w:rsidRPr="00784340">
        <w:rPr>
          <w:sz w:val="28"/>
          <w:szCs w:val="28"/>
        </w:rPr>
        <w:t xml:space="preserve">     </w:t>
      </w:r>
      <w:r w:rsidRPr="00784340">
        <w:rPr>
          <w:sz w:val="28"/>
          <w:szCs w:val="28"/>
        </w:rPr>
        <w:tab/>
        <w:t>В Счетно-контрольную па</w:t>
      </w:r>
      <w:r>
        <w:rPr>
          <w:sz w:val="28"/>
          <w:szCs w:val="28"/>
        </w:rPr>
        <w:t>лату проект решения поступил 13.04</w:t>
      </w:r>
      <w:r w:rsidRPr="00784340">
        <w:rPr>
          <w:sz w:val="28"/>
          <w:szCs w:val="28"/>
        </w:rPr>
        <w:t>.2017г.</w:t>
      </w:r>
    </w:p>
    <w:p w:rsidR="008B6B72" w:rsidRPr="00C90103" w:rsidRDefault="008B6B72" w:rsidP="00982A52">
      <w:pPr>
        <w:ind w:firstLine="72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8B6B72" w:rsidRPr="00C90103" w:rsidRDefault="008B6B72" w:rsidP="00982A52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 xml:space="preserve">Бюджетный кодекс Российской Федерации; </w:t>
      </w:r>
    </w:p>
    <w:p w:rsidR="008B6B72" w:rsidRPr="00C90103" w:rsidRDefault="008B6B72" w:rsidP="00982A52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Федеральный закон от 06.10.2003 № 131-ФЗ "Об общих принципах организации местного самоуправления в Российской Федерации";</w:t>
      </w:r>
    </w:p>
    <w:p w:rsidR="008B6B72" w:rsidRPr="00C90103" w:rsidRDefault="008B6B72" w:rsidP="00982A52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Устав города;</w:t>
      </w:r>
    </w:p>
    <w:p w:rsidR="008B6B72" w:rsidRPr="00C90103" w:rsidRDefault="008B6B72" w:rsidP="00982A52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Решение Думы города Пыть-Яха от 16.12.2016 № 40 "О бюджете города Пыть-Яха на 2017 год и на плановый период 2018 и 2019</w:t>
      </w:r>
      <w:r>
        <w:rPr>
          <w:sz w:val="28"/>
          <w:szCs w:val="28"/>
        </w:rPr>
        <w:t xml:space="preserve"> </w:t>
      </w:r>
      <w:r w:rsidRPr="00C90103">
        <w:rPr>
          <w:sz w:val="28"/>
          <w:szCs w:val="28"/>
        </w:rPr>
        <w:t xml:space="preserve">годов". </w:t>
      </w:r>
    </w:p>
    <w:p w:rsidR="008B6B72" w:rsidRPr="00C90103" w:rsidRDefault="008B6B72" w:rsidP="00982A52">
      <w:pPr>
        <w:jc w:val="both"/>
        <w:rPr>
          <w:sz w:val="28"/>
          <w:szCs w:val="28"/>
        </w:rPr>
      </w:pPr>
    </w:p>
    <w:p w:rsidR="008B6B72" w:rsidRPr="00C90103" w:rsidRDefault="008B6B72" w:rsidP="00982A52">
      <w:pPr>
        <w:pStyle w:val="ListParagraph"/>
        <w:ind w:left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ab/>
        <w:t>На основании экспертизы вышеуказанного проекта решения Думы установлено следующее:</w:t>
      </w:r>
    </w:p>
    <w:p w:rsidR="008B6B72" w:rsidRPr="00AD57BF" w:rsidRDefault="008B6B72" w:rsidP="00982A52">
      <w:pPr>
        <w:ind w:firstLine="708"/>
        <w:jc w:val="both"/>
        <w:rPr>
          <w:color w:val="000000"/>
          <w:sz w:val="28"/>
          <w:szCs w:val="28"/>
          <w:shd w:val="clear" w:color="auto" w:fill="F3F3F3"/>
        </w:rPr>
      </w:pPr>
      <w:r w:rsidRPr="00C22F80">
        <w:rPr>
          <w:sz w:val="28"/>
          <w:szCs w:val="28"/>
        </w:rPr>
        <w:t xml:space="preserve">В соответствии с Федеральным законом от 06.10.2003 № 131-ФЗ </w:t>
      </w:r>
      <w:r>
        <w:rPr>
          <w:sz w:val="28"/>
          <w:szCs w:val="28"/>
        </w:rPr>
        <w:t xml:space="preserve">представительный орган муниципального образования  принимает решения по вопросам организации деятельности представительного органа муниципального образования. </w:t>
      </w:r>
      <w:r w:rsidRPr="00C90103">
        <w:rPr>
          <w:sz w:val="28"/>
          <w:szCs w:val="28"/>
        </w:rPr>
        <w:t>В п. 1 ст.</w:t>
      </w:r>
      <w:r>
        <w:rPr>
          <w:sz w:val="28"/>
          <w:szCs w:val="28"/>
        </w:rPr>
        <w:t xml:space="preserve"> </w:t>
      </w:r>
      <w:r w:rsidRPr="00C90103">
        <w:rPr>
          <w:sz w:val="28"/>
          <w:szCs w:val="28"/>
        </w:rPr>
        <w:t xml:space="preserve">3.1. Устава города </w:t>
      </w:r>
      <w:r>
        <w:rPr>
          <w:sz w:val="28"/>
          <w:szCs w:val="28"/>
        </w:rPr>
        <w:t>Пыть-Яха определено</w:t>
      </w:r>
      <w:r w:rsidRPr="00C90103">
        <w:rPr>
          <w:sz w:val="28"/>
          <w:szCs w:val="28"/>
        </w:rPr>
        <w:t>, что за значительный вклад в социально-экономическое, культурное, духовное развитие города Пыть-Яха жителям города, а также иным лицам, имеющим заслуги перед городом, могут вручаться награды и присваиваться почетные звания.</w:t>
      </w:r>
      <w:r>
        <w:rPr>
          <w:sz w:val="28"/>
          <w:szCs w:val="28"/>
        </w:rPr>
        <w:t xml:space="preserve">  П</w:t>
      </w:r>
      <w:r w:rsidRPr="00C90103">
        <w:rPr>
          <w:sz w:val="28"/>
          <w:szCs w:val="28"/>
        </w:rPr>
        <w:t xml:space="preserve">. 2 ст. 3.1. </w:t>
      </w:r>
      <w:r>
        <w:rPr>
          <w:sz w:val="28"/>
          <w:szCs w:val="28"/>
        </w:rPr>
        <w:t xml:space="preserve">этого же </w:t>
      </w:r>
      <w:r w:rsidRPr="00C90103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также </w:t>
      </w:r>
      <w:r w:rsidRPr="00C90103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указано</w:t>
      </w:r>
      <w:r w:rsidRPr="00C9010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виды наград и почетных званий города Пыть-Яха, порядок их присвоения и вручения определяется решением Думы горда Пыть-Яха. </w:t>
      </w:r>
      <w:r w:rsidRPr="00393FD9">
        <w:rPr>
          <w:sz w:val="28"/>
          <w:szCs w:val="28"/>
        </w:rPr>
        <w:t>Таким</w:t>
      </w:r>
      <w:r w:rsidRPr="00872E45">
        <w:rPr>
          <w:sz w:val="28"/>
          <w:szCs w:val="28"/>
        </w:rPr>
        <w:t xml:space="preserve"> образом, проект принимается в рамках полномочий предоставленных органам местного самоуправления.</w:t>
      </w:r>
    </w:p>
    <w:p w:rsidR="008B6B72" w:rsidRDefault="008B6B72" w:rsidP="00982A52">
      <w:pPr>
        <w:pStyle w:val="ListParagraph"/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Так Решением Думы от 19.03.2013 № 204 было утверждено Положение о присвоении звания "Почетный гражданин города Пыть-Яха",</w:t>
      </w:r>
      <w:r w:rsidRPr="00E576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которое </w:t>
      </w:r>
      <w:r w:rsidRPr="00487A7D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определяло</w:t>
      </w:r>
      <w:r w:rsidRPr="00487A7D">
        <w:rPr>
          <w:sz w:val="28"/>
          <w:szCs w:val="28"/>
        </w:rPr>
        <w:t xml:space="preserve"> основани</w:t>
      </w:r>
      <w:r>
        <w:rPr>
          <w:sz w:val="28"/>
          <w:szCs w:val="28"/>
        </w:rPr>
        <w:t>е</w:t>
      </w:r>
      <w:r w:rsidRPr="00487A7D">
        <w:rPr>
          <w:sz w:val="28"/>
          <w:szCs w:val="28"/>
        </w:rPr>
        <w:t xml:space="preserve"> и порядок присвоения </w:t>
      </w:r>
      <w:r>
        <w:rPr>
          <w:sz w:val="28"/>
          <w:szCs w:val="28"/>
        </w:rPr>
        <w:t>этого звания и</w:t>
      </w:r>
      <w:r w:rsidRPr="00487A7D">
        <w:rPr>
          <w:sz w:val="28"/>
          <w:szCs w:val="28"/>
        </w:rPr>
        <w:t xml:space="preserve"> устанавлива</w:t>
      </w:r>
      <w:r>
        <w:rPr>
          <w:sz w:val="28"/>
          <w:szCs w:val="28"/>
        </w:rPr>
        <w:t>ло</w:t>
      </w:r>
      <w:r w:rsidRPr="00487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487A7D">
        <w:rPr>
          <w:sz w:val="28"/>
          <w:szCs w:val="28"/>
        </w:rPr>
        <w:t>статус</w:t>
      </w:r>
      <w:r>
        <w:rPr>
          <w:sz w:val="28"/>
          <w:szCs w:val="28"/>
        </w:rPr>
        <w:t xml:space="preserve">. В последующем, вносилось изменение в вышеуказанное положение (Решение Думы от 13.05.2015г. № 330), с целью приведения </w:t>
      </w:r>
      <w:r w:rsidRPr="00F2712D">
        <w:rPr>
          <w:color w:val="000000"/>
          <w:sz w:val="28"/>
          <w:szCs w:val="28"/>
        </w:rPr>
        <w:t xml:space="preserve">решения Думы города Пыть-Яха от </w:t>
      </w:r>
      <w:r>
        <w:rPr>
          <w:color w:val="000000"/>
          <w:sz w:val="28"/>
          <w:szCs w:val="28"/>
        </w:rPr>
        <w:t>19.03.2013  № 204</w:t>
      </w:r>
      <w:r w:rsidRPr="00F2712D">
        <w:rPr>
          <w:color w:val="000000"/>
          <w:sz w:val="28"/>
          <w:szCs w:val="28"/>
        </w:rPr>
        <w:t xml:space="preserve"> «Об </w:t>
      </w:r>
      <w:r w:rsidRPr="00F2712D">
        <w:rPr>
          <w:color w:val="000000"/>
          <w:spacing w:val="-1"/>
          <w:sz w:val="28"/>
          <w:szCs w:val="28"/>
        </w:rPr>
        <w:t xml:space="preserve">утверждении Положения о </w:t>
      </w:r>
      <w:r>
        <w:rPr>
          <w:color w:val="000000"/>
          <w:spacing w:val="-1"/>
          <w:sz w:val="28"/>
          <w:szCs w:val="28"/>
        </w:rPr>
        <w:t>присвоении звания «Почетный гражданин города Пыть-Яха</w:t>
      </w:r>
      <w:r w:rsidRPr="00F2712D">
        <w:rPr>
          <w:color w:val="000000"/>
          <w:sz w:val="28"/>
          <w:szCs w:val="28"/>
        </w:rPr>
        <w:t xml:space="preserve">» в соответствие </w:t>
      </w:r>
      <w:r w:rsidRPr="00B374FC">
        <w:rPr>
          <w:color w:val="000000"/>
          <w:sz w:val="28"/>
          <w:szCs w:val="28"/>
        </w:rPr>
        <w:t>с действующими нормативными правовыми актами органов местного самоуправления</w:t>
      </w:r>
      <w:r>
        <w:rPr>
          <w:color w:val="000000"/>
          <w:sz w:val="28"/>
          <w:szCs w:val="28"/>
        </w:rPr>
        <w:t>.</w:t>
      </w:r>
    </w:p>
    <w:p w:rsidR="008B6B72" w:rsidRDefault="008B6B72" w:rsidP="00982A52">
      <w:pPr>
        <w:pStyle w:val="ListParagraph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Представленным проектом решения Думы предлагается утвердить Положение о присвоении звания "Почетный гражданин города Пыть-Яха" и отменить решения Думы города Пыть-Яха от 19.03.2013 № 204, от 13.05.2015 № 330. </w:t>
      </w:r>
    </w:p>
    <w:p w:rsidR="008B6B72" w:rsidRPr="0037252F" w:rsidRDefault="008B6B72" w:rsidP="00982A52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7252F">
        <w:rPr>
          <w:sz w:val="28"/>
          <w:szCs w:val="28"/>
        </w:rPr>
        <w:t xml:space="preserve">В результате оценки представленного проекта решения Думы города на предмет соответствия требованиям действующего законодательства замечания </w:t>
      </w:r>
      <w:r>
        <w:rPr>
          <w:sz w:val="28"/>
          <w:szCs w:val="28"/>
        </w:rPr>
        <w:t>отсутствуют.</w:t>
      </w:r>
    </w:p>
    <w:p w:rsidR="008B6B72" w:rsidRDefault="008B6B7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  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законодательства.</w:t>
      </w:r>
      <w:r>
        <w:rPr>
          <w:sz w:val="28"/>
          <w:szCs w:val="28"/>
        </w:rPr>
        <w:tab/>
      </w:r>
    </w:p>
    <w:p w:rsidR="008B6B72" w:rsidRDefault="008B6B72" w:rsidP="00982A52">
      <w:pPr>
        <w:pStyle w:val="ListParagraph"/>
        <w:ind w:left="0"/>
        <w:jc w:val="both"/>
        <w:rPr>
          <w:color w:val="000000"/>
          <w:sz w:val="28"/>
          <w:szCs w:val="28"/>
        </w:rPr>
      </w:pPr>
    </w:p>
    <w:p w:rsidR="008B6B72" w:rsidRPr="00A57841" w:rsidRDefault="008B6B7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7841">
        <w:rPr>
          <w:sz w:val="28"/>
          <w:szCs w:val="28"/>
        </w:rPr>
        <w:t xml:space="preserve">  К проекту имеется </w:t>
      </w:r>
      <w:r>
        <w:rPr>
          <w:sz w:val="28"/>
          <w:szCs w:val="28"/>
        </w:rPr>
        <w:t>следующе</w:t>
      </w:r>
      <w:r w:rsidRPr="00A57841">
        <w:rPr>
          <w:sz w:val="28"/>
          <w:szCs w:val="28"/>
        </w:rPr>
        <w:t>е предложени</w:t>
      </w:r>
      <w:r>
        <w:rPr>
          <w:sz w:val="28"/>
          <w:szCs w:val="28"/>
        </w:rPr>
        <w:t>е</w:t>
      </w:r>
      <w:r w:rsidRPr="00A57841">
        <w:rPr>
          <w:sz w:val="28"/>
          <w:szCs w:val="28"/>
        </w:rPr>
        <w:t xml:space="preserve">: </w:t>
      </w:r>
    </w:p>
    <w:p w:rsidR="008B6B72" w:rsidRDefault="008B6B72" w:rsidP="00982A52">
      <w:pPr>
        <w:pStyle w:val="ListParagraph"/>
        <w:ind w:left="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ab/>
        <w:t xml:space="preserve">Предлагаем в пункте 3.4. Проекта решения Думы города Пыть-Яха "Об утверждении Положения о присвоении звания "Почетный гражданин города Пыть-Яха" предусмотреть основание по самоотводу кандидатуры и  дополнить вторым абзацем следующего содержания: </w:t>
      </w:r>
    </w:p>
    <w:p w:rsidR="008B6B72" w:rsidRPr="0019366A" w:rsidRDefault="008B6B72" w:rsidP="00982A52">
      <w:pPr>
        <w:pStyle w:val="ListParagraph"/>
        <w:ind w:left="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>"</w:t>
      </w:r>
      <w:r w:rsidRPr="0019366A">
        <w:rPr>
          <w:spacing w:val="2"/>
          <w:sz w:val="28"/>
          <w:szCs w:val="28"/>
          <w:shd w:val="clear" w:color="auto" w:fill="FFFFFF"/>
        </w:rPr>
        <w:t xml:space="preserve">Лицо, представленное к присвоению звания "Почетный гражданин </w:t>
      </w:r>
      <w:r>
        <w:rPr>
          <w:spacing w:val="2"/>
          <w:sz w:val="28"/>
          <w:szCs w:val="28"/>
          <w:shd w:val="clear" w:color="auto" w:fill="FFFFFF"/>
        </w:rPr>
        <w:t xml:space="preserve">города Пыть-Яха" </w:t>
      </w:r>
      <w:r w:rsidRPr="0019366A">
        <w:rPr>
          <w:spacing w:val="2"/>
          <w:sz w:val="28"/>
          <w:szCs w:val="28"/>
          <w:shd w:val="clear" w:color="auto" w:fill="FFFFFF"/>
        </w:rPr>
        <w:t xml:space="preserve">вправе обратиться в </w:t>
      </w:r>
      <w:r>
        <w:rPr>
          <w:spacing w:val="2"/>
          <w:sz w:val="28"/>
          <w:szCs w:val="28"/>
          <w:shd w:val="clear" w:color="auto" w:fill="FFFFFF"/>
        </w:rPr>
        <w:t xml:space="preserve">комиссию по наградам при главе города </w:t>
      </w:r>
      <w:r w:rsidRPr="0019366A">
        <w:rPr>
          <w:spacing w:val="2"/>
          <w:sz w:val="28"/>
          <w:szCs w:val="28"/>
          <w:shd w:val="clear" w:color="auto" w:fill="FFFFFF"/>
        </w:rPr>
        <w:t>с заявлением о снятии своей кандидатуры</w:t>
      </w:r>
      <w:r>
        <w:rPr>
          <w:spacing w:val="2"/>
          <w:sz w:val="28"/>
          <w:szCs w:val="28"/>
          <w:shd w:val="clear" w:color="auto" w:fill="FFFFFF"/>
        </w:rPr>
        <w:t xml:space="preserve">.". </w:t>
      </w:r>
      <w:r w:rsidRPr="0019366A">
        <w:rPr>
          <w:spacing w:val="2"/>
          <w:sz w:val="28"/>
          <w:szCs w:val="28"/>
          <w:shd w:val="clear" w:color="auto" w:fill="FFFFFF"/>
        </w:rPr>
        <w:t xml:space="preserve"> </w:t>
      </w:r>
    </w:p>
    <w:p w:rsidR="008B6B72" w:rsidRDefault="008B6B72" w:rsidP="00982A52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B6B72" w:rsidRDefault="008B6B72" w:rsidP="004C01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На основании вышеизложенного, Счётно-контрольная палата считает возможным рекомендовать Думе города рассмотреть проект решения Думы города Пыть-Яха </w:t>
      </w:r>
      <w:r>
        <w:rPr>
          <w:sz w:val="28"/>
          <w:szCs w:val="28"/>
        </w:rPr>
        <w:t xml:space="preserve">«О наказах избирателей, данных депутатам Думы города Пыть-Яха шестого созыва" с учетом указанного предложения.  </w:t>
      </w:r>
    </w:p>
    <w:p w:rsidR="008B6B72" w:rsidRPr="00FC38E1" w:rsidRDefault="008B6B7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6B72" w:rsidRDefault="008B6B7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6B72" w:rsidRPr="0037252F" w:rsidRDefault="008B6B7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6B72" w:rsidRPr="0037252F" w:rsidRDefault="008B6B72" w:rsidP="00982A52">
      <w:pPr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Инспектор  </w:t>
      </w:r>
      <w:r>
        <w:rPr>
          <w:sz w:val="28"/>
          <w:szCs w:val="28"/>
        </w:rPr>
        <w:t xml:space="preserve">                              </w:t>
      </w:r>
      <w:r w:rsidRPr="0037252F">
        <w:rPr>
          <w:sz w:val="28"/>
          <w:szCs w:val="28"/>
        </w:rPr>
        <w:t xml:space="preserve">                                                          Г.Ф. Урубкова     </w:t>
      </w:r>
    </w:p>
    <w:p w:rsidR="008B6B72" w:rsidRDefault="008B6B72" w:rsidP="00982A52"/>
    <w:p w:rsidR="008B6B72" w:rsidRDefault="008B6B72" w:rsidP="00982A52"/>
    <w:p w:rsidR="008B6B72" w:rsidRDefault="008B6B72"/>
    <w:sectPr w:rsidR="008B6B72" w:rsidSect="001C578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B72" w:rsidRDefault="008B6B72">
      <w:r>
        <w:separator/>
      </w:r>
    </w:p>
  </w:endnote>
  <w:endnote w:type="continuationSeparator" w:id="0">
    <w:p w:rsidR="008B6B72" w:rsidRDefault="008B6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72" w:rsidRDefault="008B6B72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8B6B72" w:rsidRDefault="008B6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B72" w:rsidRDefault="008B6B72">
      <w:r>
        <w:separator/>
      </w:r>
    </w:p>
  </w:footnote>
  <w:footnote w:type="continuationSeparator" w:id="0">
    <w:p w:rsidR="008B6B72" w:rsidRDefault="008B6B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A7981"/>
    <w:multiLevelType w:val="hybridMultilevel"/>
    <w:tmpl w:val="CCD6BF2E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A52"/>
    <w:rsid w:val="000B4D52"/>
    <w:rsid w:val="000C601D"/>
    <w:rsid w:val="0019366A"/>
    <w:rsid w:val="001C5787"/>
    <w:rsid w:val="0037252F"/>
    <w:rsid w:val="00393FD9"/>
    <w:rsid w:val="003F3441"/>
    <w:rsid w:val="00487A7D"/>
    <w:rsid w:val="004C016C"/>
    <w:rsid w:val="0058629C"/>
    <w:rsid w:val="00670A8E"/>
    <w:rsid w:val="00784340"/>
    <w:rsid w:val="00872E45"/>
    <w:rsid w:val="008B6B72"/>
    <w:rsid w:val="00982A52"/>
    <w:rsid w:val="00A27707"/>
    <w:rsid w:val="00A57841"/>
    <w:rsid w:val="00AD57BF"/>
    <w:rsid w:val="00B07AB7"/>
    <w:rsid w:val="00B374FC"/>
    <w:rsid w:val="00C22F80"/>
    <w:rsid w:val="00C90103"/>
    <w:rsid w:val="00D35E1F"/>
    <w:rsid w:val="00E57671"/>
    <w:rsid w:val="00F2712D"/>
    <w:rsid w:val="00FC3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A5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2A52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rsid w:val="00982A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82A52"/>
    <w:rPr>
      <w:rFonts w:ascii="Times New Roman" w:hAnsi="Times New Roman" w:cs="Times New Roman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982A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82A52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54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578</Words>
  <Characters>3298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2017-05-12T06:33:00Z</dcterms:created>
  <dcterms:modified xsi:type="dcterms:W3CDTF">2017-07-04T05:01:00Z</dcterms:modified>
</cp:coreProperties>
</file>